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3344C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"Оленевская средняя школа" муниципального образования Черноморский район Республики Крым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3344C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296440, Республика Крым, Черноморский район, с. Оленевка, ул. Ленина, д. 39; Директор Дейлид Анжелика Михайловна; olenevka.shola@mail.ru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15635F">
              <w:rPr>
                <w:color w:val="000000"/>
                <w:sz w:val="20"/>
                <w:szCs w:val="20"/>
              </w:rPr>
              <w:t>ОК</w:t>
            </w:r>
            <w:r w:rsidR="00706872">
              <w:rPr>
                <w:color w:val="000000"/>
                <w:sz w:val="20"/>
                <w:szCs w:val="20"/>
              </w:rPr>
              <w:t>АТО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3344C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9110089015</w:t>
            </w:r>
          </w:p>
        </w:tc>
        <w:tc>
          <w:tcPr>
            <w:tcW w:w="1653" w:type="dxa"/>
          </w:tcPr>
          <w:p w:rsidR="00776AA2" w:rsidRPr="001B6640" w:rsidRDefault="003344C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00801154</w:t>
            </w:r>
          </w:p>
        </w:tc>
        <w:tc>
          <w:tcPr>
            <w:tcW w:w="1995" w:type="dxa"/>
          </w:tcPr>
          <w:p w:rsidR="00776AA2" w:rsidRPr="001B6640" w:rsidRDefault="003344C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3344C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1B6640" w:rsidRDefault="003344C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35656478101</w:t>
            </w:r>
          </w:p>
        </w:tc>
      </w:tr>
    </w:tbl>
    <w:p w:rsidR="00776AA2" w:rsidRDefault="00776AA2" w:rsidP="00367816">
      <w:pPr>
        <w:pStyle w:val="1"/>
      </w:pPr>
    </w:p>
    <w:p w:rsidR="00FB001B" w:rsidRPr="005C3FC0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3344CE">
        <w:rPr>
          <w:b w:val="0"/>
        </w:rPr>
        <w:t xml:space="preserve"> 32А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425"/>
        <w:gridCol w:w="1779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232C8F" w:rsidRDefault="003344CE" w:rsidP="00232C8F">
            <w:r>
              <w:t>Педагог дополнительного образования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3344CE" w:rsidP="00232C8F">
            <w:r>
              <w:t>25478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3344CE" w:rsidRPr="003344CE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3344CE" w:rsidRPr="003344CE">
        <w:rPr>
          <w:rStyle w:val="aa"/>
        </w:rPr>
        <w:t>5;  32А, 33А (32А), 34А (32А), 35А (32А), 36А (32А)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7462E1">
      <w:pPr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 </w:t>
      </w:r>
      <w:r w:rsidR="007462E1" w:rsidRPr="00481C22">
        <w:rPr>
          <w:u w:val="single"/>
        </w:rPr>
        <w:fldChar w:fldCharType="begin"/>
      </w:r>
      <w:r w:rsidR="007462E1" w:rsidRPr="00481C22">
        <w:rPr>
          <w:u w:val="single"/>
        </w:rPr>
        <w:instrText xml:space="preserve"> DOCVARIABLE "</w:instrText>
      </w:r>
      <w:r w:rsidR="007462E1">
        <w:rPr>
          <w:u w:val="single"/>
          <w:lang w:val="en-US"/>
        </w:rPr>
        <w:instrText>etks</w:instrText>
      </w:r>
      <w:r w:rsidR="007462E1" w:rsidRPr="00A7346C">
        <w:rPr>
          <w:u w:val="single"/>
        </w:rPr>
        <w:instrText>_</w:instrText>
      </w:r>
      <w:r w:rsidR="007462E1">
        <w:rPr>
          <w:u w:val="single"/>
          <w:lang w:val="en-US"/>
        </w:rPr>
        <w:instrText>info</w:instrText>
      </w:r>
      <w:r w:rsidR="007462E1" w:rsidRPr="00481C22">
        <w:rPr>
          <w:u w:val="single"/>
        </w:rPr>
        <w:instrText xml:space="preserve">" \* MERGEFORMAT </w:instrText>
      </w:r>
      <w:r w:rsidR="007462E1" w:rsidRPr="00481C22">
        <w:rPr>
          <w:u w:val="single"/>
        </w:rPr>
        <w:fldChar w:fldCharType="separate"/>
      </w:r>
      <w:r w:rsidR="003344CE" w:rsidRPr="003344CE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481C22">
        <w:rPr>
          <w:u w:val="single"/>
        </w:rPr>
        <w:fldChar w:fldCharType="end"/>
      </w:r>
      <w:r w:rsidR="007462E1" w:rsidRPr="00481C22">
        <w:rPr>
          <w:u w:val="single"/>
        </w:rPr>
        <w:t xml:space="preserve"> </w:t>
      </w:r>
      <w:r w:rsidR="007462E1" w:rsidRPr="00481C22">
        <w:rPr>
          <w:u w:val="single"/>
        </w:rPr>
        <w:tab/>
        <w:t> 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3344CE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3344CE" w:rsidP="0098630F">
            <w:pPr>
              <w:jc w:val="center"/>
            </w:pPr>
            <w:r>
              <w:t>5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3344CE" w:rsidP="00145419">
            <w:pPr>
              <w:jc w:val="center"/>
            </w:pPr>
            <w:r>
              <w:t>4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3344CE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3344CE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3344CE" w:rsidP="0098630F">
            <w:pPr>
              <w:jc w:val="center"/>
            </w:pPr>
            <w:r>
              <w:t>184-126-415 59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  <w:tr w:rsidR="003344CE" w:rsidTr="000860ED">
        <w:tc>
          <w:tcPr>
            <w:tcW w:w="6345" w:type="dxa"/>
            <w:tcBorders>
              <w:right w:val="single" w:sz="4" w:space="0" w:color="auto"/>
            </w:tcBorders>
          </w:tcPr>
          <w:p w:rsidR="003344CE" w:rsidRDefault="003344CE" w:rsidP="0098630F">
            <w:pPr>
              <w:jc w:val="center"/>
            </w:pPr>
            <w:r>
              <w:t>183-650-974 99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44CE" w:rsidRDefault="003344CE" w:rsidP="00AD14A4">
            <w:pPr>
              <w:rPr>
                <w:rStyle w:val="a7"/>
                <w:lang w:val="en-US"/>
              </w:rPr>
            </w:pPr>
          </w:p>
        </w:tc>
      </w:tr>
      <w:tr w:rsidR="003344CE" w:rsidTr="000860ED">
        <w:tc>
          <w:tcPr>
            <w:tcW w:w="6345" w:type="dxa"/>
            <w:tcBorders>
              <w:right w:val="single" w:sz="4" w:space="0" w:color="auto"/>
            </w:tcBorders>
          </w:tcPr>
          <w:p w:rsidR="003344CE" w:rsidRDefault="003344CE" w:rsidP="0098630F">
            <w:pPr>
              <w:jc w:val="center"/>
            </w:pPr>
            <w:r>
              <w:t>183-913-535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44CE" w:rsidRDefault="003344CE" w:rsidP="00AD14A4">
            <w:pPr>
              <w:rPr>
                <w:rStyle w:val="a7"/>
                <w:lang w:val="en-US"/>
              </w:rPr>
            </w:pPr>
          </w:p>
        </w:tc>
      </w:tr>
      <w:tr w:rsidR="003344CE" w:rsidTr="000860ED">
        <w:tc>
          <w:tcPr>
            <w:tcW w:w="6345" w:type="dxa"/>
            <w:tcBorders>
              <w:right w:val="single" w:sz="4" w:space="0" w:color="auto"/>
            </w:tcBorders>
          </w:tcPr>
          <w:p w:rsidR="003344CE" w:rsidRDefault="003344CE" w:rsidP="0098630F">
            <w:pPr>
              <w:jc w:val="center"/>
            </w:pPr>
            <w:r>
              <w:t>186-193-800 00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44CE" w:rsidRDefault="003344CE" w:rsidP="00AD14A4">
            <w:pPr>
              <w:rPr>
                <w:rStyle w:val="a7"/>
                <w:lang w:val="en-US"/>
              </w:rPr>
            </w:pPr>
          </w:p>
        </w:tc>
      </w:tr>
      <w:tr w:rsidR="003344CE" w:rsidTr="000860ED">
        <w:tc>
          <w:tcPr>
            <w:tcW w:w="6345" w:type="dxa"/>
            <w:tcBorders>
              <w:right w:val="single" w:sz="4" w:space="0" w:color="auto"/>
            </w:tcBorders>
          </w:tcPr>
          <w:p w:rsidR="003344CE" w:rsidRDefault="003344CE" w:rsidP="0098630F">
            <w:pPr>
              <w:jc w:val="center"/>
            </w:pPr>
            <w:r>
              <w:t>181-832-745 84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44CE" w:rsidRDefault="003344CE" w:rsidP="00AD14A4">
            <w:pPr>
              <w:rPr>
                <w:rStyle w:val="a7"/>
                <w:lang w:val="en-US"/>
              </w:rPr>
            </w:pPr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>
        <w:rPr>
          <w:b/>
          <w:lang w:val="en-US"/>
        </w:rPr>
        <w:t>2</w:t>
      </w:r>
      <w:r w:rsidRPr="00776AA2">
        <w:rPr>
          <w:b/>
        </w:rPr>
        <w:t>.</w:t>
      </w:r>
      <w:r w:rsidRPr="00776AA2">
        <w:t xml:space="preserve"> </w:t>
      </w:r>
      <w:r>
        <w:rPr>
          <w:lang w:val="en-US"/>
        </w:rPr>
        <w:t xml:space="preserve"> </w:t>
      </w:r>
      <w:r w:rsidRPr="00710271">
        <w:t>Используемое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3344CE" w:rsidRPr="003344CE">
        <w:rPr>
          <w:rStyle w:val="aa"/>
        </w:rPr>
        <w:t xml:space="preserve"> Не применяется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tools \* MERGEFORMAT </w:instrText>
      </w:r>
      <w:r w:rsidRPr="00883461">
        <w:rPr>
          <w:rStyle w:val="aa"/>
        </w:rPr>
        <w:fldChar w:fldCharType="separate"/>
      </w:r>
      <w:r w:rsidR="003344CE" w:rsidRPr="003344CE">
        <w:rPr>
          <w:rStyle w:val="aa"/>
        </w:rPr>
        <w:t xml:space="preserve"> Не используются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5C3FC0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3E04B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3E04B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3E04B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3E04B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3E04B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3E04B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3E04B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3E04B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3E04B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3E04B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3E04B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3E04B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3E04B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3E04B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3E04B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3E04B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3E04B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3E04B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3E04B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3E04B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3E04B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3E04B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3E04B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3E04B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3E04B5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3E04B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3E04B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3E04B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3E04B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3E04B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3E04B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3E04B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3E04B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3E04B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3E04B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3E04B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3E04B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3E04B5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3E04B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3E04B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3E04B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3E04B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3E04B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3E04B5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3E04B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3E04B5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DB477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DB477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DB477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DB477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DB477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6"/>
            <w:bookmarkEnd w:id="28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017AE9">
              <w:t>страховой</w:t>
            </w:r>
            <w:r w:rsidRPr="00481C2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DB477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9" w:name="s040_7"/>
            <w:bookmarkEnd w:id="29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DB477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прил.2, п. 18.</w:t>
            </w:r>
          </w:p>
        </w:tc>
      </w:tr>
    </w:tbl>
    <w:p w:rsidR="00481C22" w:rsidRPr="005C3FC0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3E04B5" w:rsidRPr="003E04B5">
        <w:rPr>
          <w:i/>
          <w:u w:val="single"/>
        </w:rPr>
        <w:t>1. Рекомендации по улучшению условий труда: не требуются</w:t>
      </w:r>
      <w:r w:rsidR="003E04B5" w:rsidRPr="003E04B5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5E729D" w:rsidRPr="005E729D">
        <w:rPr>
          <w:u w:val="single"/>
        </w:rPr>
        <w:t>26.11.2020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344CE" w:rsidP="004E51DC">
            <w:pPr>
              <w:pStyle w:val="a8"/>
            </w:pPr>
            <w:r>
              <w:t>Директор школы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344CE" w:rsidP="004E51DC">
            <w:pPr>
              <w:pStyle w:val="a8"/>
            </w:pPr>
            <w:r>
              <w:t>Дейлид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344CE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3344C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344CE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344CE" w:rsidP="004E51DC">
            <w:pPr>
              <w:pStyle w:val="a8"/>
            </w:pPr>
            <w:r>
              <w:t>Сосина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3344C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344CE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3344CE" w:rsidRPr="003344CE" w:rsidTr="003344C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  <w:r>
              <w:t>Специалист по 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  <w:r>
              <w:t>Кайданенко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</w:p>
        </w:tc>
      </w:tr>
      <w:tr w:rsidR="003344CE" w:rsidRPr="003344CE" w:rsidTr="003344C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  <w:r w:rsidRPr="003344C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  <w:r w:rsidRPr="003344C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  <w:r w:rsidRPr="003344C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  <w:r w:rsidRPr="003344CE">
              <w:rPr>
                <w:vertAlign w:val="superscript"/>
              </w:rPr>
              <w:t>(дата)</w:t>
            </w:r>
          </w:p>
        </w:tc>
      </w:tr>
      <w:tr w:rsidR="003344CE" w:rsidRPr="003344CE" w:rsidTr="003344C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  <w:r>
              <w:t>Председатель ПК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  <w:r>
              <w:t>Петухова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</w:p>
        </w:tc>
      </w:tr>
      <w:tr w:rsidR="003344CE" w:rsidRPr="003344CE" w:rsidTr="003344C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  <w:r w:rsidRPr="003344C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  <w:r w:rsidRPr="003344C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  <w:r w:rsidRPr="003344C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  <w:r w:rsidRPr="003344CE">
              <w:rPr>
                <w:vertAlign w:val="superscript"/>
              </w:rPr>
              <w:t>(дата)</w:t>
            </w:r>
          </w:p>
        </w:tc>
      </w:tr>
      <w:tr w:rsidR="003344CE" w:rsidRPr="003344CE" w:rsidTr="003344C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  <w:r>
              <w:t>Кенжеметова Е.А.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</w:p>
        </w:tc>
      </w:tr>
      <w:tr w:rsidR="003344CE" w:rsidRPr="003344CE" w:rsidTr="003344C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  <w:r w:rsidRPr="003344C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  <w:r w:rsidRPr="003344C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  <w:r w:rsidRPr="003344C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  <w:r w:rsidRPr="003344C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3E04B5" w:rsidTr="003E04B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3E04B5" w:rsidRDefault="003E04B5" w:rsidP="003C5C39">
            <w:pPr>
              <w:pStyle w:val="a8"/>
            </w:pPr>
            <w:r w:rsidRPr="003E04B5">
              <w:lastRenderedPageBreak/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3E04B5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3E04B5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3E04B5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3E04B5" w:rsidRDefault="003E04B5" w:rsidP="003C5C39">
            <w:pPr>
              <w:pStyle w:val="a8"/>
            </w:pPr>
            <w:r w:rsidRPr="003E04B5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3E04B5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3E04B5" w:rsidRDefault="005E729D" w:rsidP="003C5C39">
            <w:pPr>
              <w:pStyle w:val="a8"/>
            </w:pPr>
            <w:r>
              <w:t>26.11.2020</w:t>
            </w:r>
          </w:p>
        </w:tc>
      </w:tr>
      <w:tr w:rsidR="00EF07A3" w:rsidRPr="003E04B5" w:rsidTr="003E04B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3E04B5" w:rsidRDefault="003E04B5" w:rsidP="003C5C39">
            <w:pPr>
              <w:pStyle w:val="a8"/>
              <w:rPr>
                <w:b/>
                <w:vertAlign w:val="superscript"/>
              </w:rPr>
            </w:pPr>
            <w:r w:rsidRPr="003E04B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3E04B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3E04B5" w:rsidRDefault="003E04B5" w:rsidP="00EF07A3">
            <w:pPr>
              <w:pStyle w:val="a8"/>
              <w:rPr>
                <w:b/>
                <w:vertAlign w:val="superscript"/>
              </w:rPr>
            </w:pPr>
            <w:r w:rsidRPr="003E04B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E04B5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3E04B5" w:rsidRDefault="003E04B5" w:rsidP="00EF07A3">
            <w:pPr>
              <w:pStyle w:val="a8"/>
              <w:rPr>
                <w:b/>
                <w:vertAlign w:val="superscript"/>
              </w:rPr>
            </w:pPr>
            <w:r w:rsidRPr="003E04B5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3E04B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3E04B5" w:rsidRDefault="003E04B5" w:rsidP="00EF07A3">
            <w:pPr>
              <w:pStyle w:val="a8"/>
              <w:rPr>
                <w:vertAlign w:val="superscript"/>
              </w:rPr>
            </w:pPr>
            <w:r w:rsidRPr="003E04B5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3344C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344CE" w:rsidP="004E51DC">
            <w:pPr>
              <w:pStyle w:val="a8"/>
            </w:pPr>
            <w:r>
              <w:t>Арутюнян Светлана Гарниковна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3344C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3344CE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3344CE" w:rsidRPr="003344CE" w:rsidTr="003344C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44CE" w:rsidRPr="003344CE" w:rsidRDefault="003344CE" w:rsidP="00EF07A3">
            <w:pPr>
              <w:pStyle w:val="a8"/>
            </w:pPr>
            <w:r>
              <w:t>Петриченко Елена Алексеевна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</w:p>
        </w:tc>
      </w:tr>
      <w:tr w:rsidR="003344CE" w:rsidRPr="003344CE" w:rsidTr="003344C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  <w:r w:rsidRPr="003344C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344CE" w:rsidRPr="003344CE" w:rsidRDefault="003344CE" w:rsidP="00EF07A3">
            <w:pPr>
              <w:pStyle w:val="a8"/>
              <w:rPr>
                <w:vertAlign w:val="superscript"/>
              </w:rPr>
            </w:pPr>
            <w:r w:rsidRPr="003344C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  <w:r w:rsidRPr="003344CE">
              <w:rPr>
                <w:vertAlign w:val="superscript"/>
              </w:rPr>
              <w:t>(дата)</w:t>
            </w:r>
          </w:p>
        </w:tc>
      </w:tr>
      <w:tr w:rsidR="003344CE" w:rsidRPr="003344CE" w:rsidTr="003344C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44CE" w:rsidRPr="003344CE" w:rsidRDefault="003344CE" w:rsidP="00EF07A3">
            <w:pPr>
              <w:pStyle w:val="a8"/>
            </w:pPr>
            <w:r>
              <w:t>Рубцов Алексей Александрович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</w:p>
        </w:tc>
      </w:tr>
      <w:tr w:rsidR="003344CE" w:rsidRPr="003344CE" w:rsidTr="003344C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  <w:r w:rsidRPr="003344C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344CE" w:rsidRPr="003344CE" w:rsidRDefault="003344CE" w:rsidP="00EF07A3">
            <w:pPr>
              <w:pStyle w:val="a8"/>
              <w:rPr>
                <w:vertAlign w:val="superscript"/>
              </w:rPr>
            </w:pPr>
            <w:r w:rsidRPr="003344C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  <w:r w:rsidRPr="003344CE">
              <w:rPr>
                <w:vertAlign w:val="superscript"/>
              </w:rPr>
              <w:t>(дата)</w:t>
            </w:r>
          </w:p>
        </w:tc>
      </w:tr>
      <w:tr w:rsidR="003344CE" w:rsidRPr="003344CE" w:rsidTr="003344C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44CE" w:rsidRPr="003344CE" w:rsidRDefault="003344CE" w:rsidP="00EF07A3">
            <w:pPr>
              <w:pStyle w:val="a8"/>
            </w:pPr>
            <w:r>
              <w:t>Тиманова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</w:p>
        </w:tc>
      </w:tr>
      <w:tr w:rsidR="003344CE" w:rsidRPr="003344CE" w:rsidTr="003344C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  <w:r w:rsidRPr="003344C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344CE" w:rsidRPr="003344CE" w:rsidRDefault="003344CE" w:rsidP="00EF07A3">
            <w:pPr>
              <w:pStyle w:val="a8"/>
              <w:rPr>
                <w:vertAlign w:val="superscript"/>
              </w:rPr>
            </w:pPr>
            <w:r w:rsidRPr="003344C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  <w:r w:rsidRPr="003344CE">
              <w:rPr>
                <w:vertAlign w:val="superscript"/>
              </w:rPr>
              <w:t>(дата)</w:t>
            </w:r>
          </w:p>
        </w:tc>
      </w:tr>
      <w:tr w:rsidR="003344CE" w:rsidRPr="003344CE" w:rsidTr="003344C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44CE" w:rsidRPr="003344CE" w:rsidRDefault="003344CE" w:rsidP="00EF07A3">
            <w:pPr>
              <w:pStyle w:val="a8"/>
            </w:pPr>
            <w:r>
              <w:t>Щербакова Ольга Леонидовна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44CE" w:rsidRPr="003344CE" w:rsidRDefault="003344CE" w:rsidP="004E51DC">
            <w:pPr>
              <w:pStyle w:val="a8"/>
            </w:pPr>
          </w:p>
        </w:tc>
      </w:tr>
      <w:tr w:rsidR="003344CE" w:rsidRPr="003344CE" w:rsidTr="003344C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  <w:r w:rsidRPr="003344C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344CE" w:rsidRPr="003344CE" w:rsidRDefault="003344CE" w:rsidP="00EF07A3">
            <w:pPr>
              <w:pStyle w:val="a8"/>
              <w:rPr>
                <w:vertAlign w:val="superscript"/>
              </w:rPr>
            </w:pPr>
            <w:r w:rsidRPr="003344C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344CE" w:rsidRPr="003344CE" w:rsidRDefault="003344CE" w:rsidP="004E51DC">
            <w:pPr>
              <w:pStyle w:val="a8"/>
              <w:rPr>
                <w:vertAlign w:val="superscript"/>
              </w:rPr>
            </w:pPr>
            <w:r w:rsidRPr="003344C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FC0" w:rsidRDefault="005C3FC0" w:rsidP="0076042D">
      <w:pPr>
        <w:pStyle w:val="a9"/>
      </w:pPr>
      <w:r>
        <w:separator/>
      </w:r>
    </w:p>
  </w:endnote>
  <w:endnote w:type="continuationSeparator" w:id="0">
    <w:p w:rsidR="005C3FC0" w:rsidRDefault="005C3FC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76042D">
      <w:tc>
        <w:tcPr>
          <w:tcW w:w="4428" w:type="dxa"/>
        </w:tcPr>
        <w:p w:rsidR="00481C22" w:rsidRPr="003D5592" w:rsidRDefault="003344C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32А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5E729D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5E729D" w:rsidRPr="005E729D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FC0" w:rsidRDefault="005C3FC0" w:rsidP="0076042D">
      <w:pPr>
        <w:pStyle w:val="a9"/>
      </w:pPr>
      <w:r>
        <w:separator/>
      </w:r>
    </w:p>
  </w:footnote>
  <w:footnote w:type="continuationSeparator" w:id="0">
    <w:p w:rsidR="005C3FC0" w:rsidRDefault="005C3FC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5;  32А, 33А (32А), 34А (32А), 35А (32А), 36А (32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ceh_info" w:val=" Педагогический персонал, МБОУ «Оленевская средняя школа», с. Оленевка, ул. Ленина, 39"/>
    <w:docVar w:name="class" w:val=" не определен "/>
    <w:docVar w:name="close_doc_flag" w:val="0"/>
    <w:docVar w:name="co_classes" w:val="   "/>
    <w:docVar w:name="codeok" w:val=" 25478 "/>
    <w:docVar w:name="codeok " w:val="    "/>
    <w:docVar w:name="col18" w:val=" 0 "/>
    <w:docVar w:name="colanal" w:val="  Отсутствуют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26.11.2020"/>
    <w:docVar w:name="footer_num" w:val="Карта СОУТ № 32А"/>
    <w:docVar w:name="gig_kut" w:val="2"/>
    <w:docVar w:name="hlp" w:val="3"/>
    <w:docVar w:name="izm_date" w:val="18.11.2020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32А "/>
    <w:docVar w:name="oborud" w:val=" Не применяется "/>
    <w:docVar w:name="org_id" w:val="1"/>
    <w:docVar w:name="pers_guids" w:val="77E2AAB61B2B4490A3514C4F9E7829AD@184-544-112 73"/>
    <w:docVar w:name="pers_snils" w:val="77E2AAB61B2B4490A3514C4F9E7829AD@184-544-112 73"/>
    <w:docVar w:name="pred_dolg" w:val="Директор школы"/>
    <w:docVar w:name="pred_fio" w:val="Дейлид А.М."/>
    <w:docVar w:name="raschet" w:val="   "/>
    <w:docVar w:name="rm_guid" w:val="8DFAE17216214FA083D5F8FDEC9F3301"/>
    <w:docVar w:name="rm_id" w:val="32"/>
    <w:docVar w:name="rm_name" w:val="                                          "/>
    <w:docVar w:name="rm_number" w:val=" 32А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216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5C3FC0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344CE"/>
    <w:rsid w:val="00367816"/>
    <w:rsid w:val="003876C3"/>
    <w:rsid w:val="003C24DB"/>
    <w:rsid w:val="003C5C39"/>
    <w:rsid w:val="003E04B5"/>
    <w:rsid w:val="0040104A"/>
    <w:rsid w:val="00402CAC"/>
    <w:rsid w:val="00444410"/>
    <w:rsid w:val="00481C22"/>
    <w:rsid w:val="004A47AD"/>
    <w:rsid w:val="004C4DB2"/>
    <w:rsid w:val="004C6DE1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C3FC0"/>
    <w:rsid w:val="005E729D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45BE3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E3307"/>
    <w:rsid w:val="00D76DF8"/>
    <w:rsid w:val="00DB1272"/>
    <w:rsid w:val="00DB4775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A9389FC8-2D95-45ED-8F60-7752C085F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6</cp:revision>
  <dcterms:created xsi:type="dcterms:W3CDTF">2020-11-20T08:54:00Z</dcterms:created>
  <dcterms:modified xsi:type="dcterms:W3CDTF">2020-11-27T04:52:00Z</dcterms:modified>
</cp:coreProperties>
</file>